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C73E2" w14:textId="77777777" w:rsidR="00301D47" w:rsidRDefault="00301D47" w:rsidP="00301D4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CHITTE</w:t>
      </w:r>
      <w:r>
        <w:rPr>
          <w:rFonts w:ascii="Times New Roman" w:hAnsi="Times New Roman" w:cs="Times New Roman"/>
          <w:sz w:val="24"/>
          <w:szCs w:val="24"/>
        </w:rPr>
        <w:t xml:space="preserve">        (fl.1442)</w:t>
      </w:r>
    </w:p>
    <w:p w14:paraId="43A6549B" w14:textId="77777777" w:rsidR="00301D47" w:rsidRDefault="00301D47" w:rsidP="00301D4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Liskeard, Cornwall. Cutler.</w:t>
      </w:r>
    </w:p>
    <w:p w14:paraId="5F089E4A" w14:textId="77777777" w:rsidR="00301D47" w:rsidRDefault="00301D47" w:rsidP="00301D4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8AD70DF" w14:textId="77777777" w:rsidR="00301D47" w:rsidRDefault="00301D47" w:rsidP="00301D4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5F994F9" w14:textId="19CAAB1D" w:rsidR="00301D47" w:rsidRDefault="00301D47" w:rsidP="00301D47">
      <w:pPr>
        <w:pStyle w:val="NoSpacing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1442</w:t>
      </w:r>
      <w:r>
        <w:rPr>
          <w:rFonts w:ascii="Times New Roman" w:hAnsi="Times New Roman" w:cs="Times New Roman"/>
          <w:sz w:val="24"/>
          <w:szCs w:val="24"/>
        </w:rPr>
        <w:tab/>
        <w:t>William Shire, Prior of Launceston Priory(q.v.), brought a plaint of debt against him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seven others.   ( </w:t>
      </w:r>
      <w:hyperlink r:id="rId6" w:history="1">
        <w:r w:rsidRPr="00A81C6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https://waalt.uh.edu/index.php/CP40/724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2D4CBFA" w14:textId="77777777" w:rsidR="00301D47" w:rsidRDefault="00301D47" w:rsidP="00301D4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8A22683" w14:textId="77777777" w:rsidR="00301D47" w:rsidRDefault="00301D47" w:rsidP="00301D4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FAC50A0" w14:textId="77777777" w:rsidR="00301D47" w:rsidRDefault="00301D47" w:rsidP="00301D4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2022</w:t>
      </w:r>
    </w:p>
    <w:p w14:paraId="07BC3B8E" w14:textId="77777777" w:rsidR="00BA00AB" w:rsidRPr="00301D47" w:rsidRDefault="00BA00AB" w:rsidP="00301D47"/>
    <w:sectPr w:rsidR="00BA00AB" w:rsidRPr="00301D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0A28B" w14:textId="77777777" w:rsidR="00301D47" w:rsidRDefault="00301D47" w:rsidP="009139A6">
      <w:r>
        <w:separator/>
      </w:r>
    </w:p>
  </w:endnote>
  <w:endnote w:type="continuationSeparator" w:id="0">
    <w:p w14:paraId="6E4192F8" w14:textId="77777777" w:rsidR="00301D47" w:rsidRDefault="00301D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E63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ED81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703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561E5" w14:textId="77777777" w:rsidR="00301D47" w:rsidRDefault="00301D47" w:rsidP="009139A6">
      <w:r>
        <w:separator/>
      </w:r>
    </w:p>
  </w:footnote>
  <w:footnote w:type="continuationSeparator" w:id="0">
    <w:p w14:paraId="3C978D5B" w14:textId="77777777" w:rsidR="00301D47" w:rsidRDefault="00301D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220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27F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3A1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47"/>
    <w:rsid w:val="000666E0"/>
    <w:rsid w:val="002510B7"/>
    <w:rsid w:val="00301D4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724C9"/>
  <w15:chartTrackingRefBased/>
  <w15:docId w15:val="{34DC82F8-BDA4-4E80-A0AA-98BEDEBCC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01D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2022-08-11T10:33:00Z</dcterms:created>
  <dcterms:modified xsi:type="dcterms:W3CDTF">2022-08-11T10:34:00Z</dcterms:modified>
</cp:coreProperties>
</file>